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57058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PYE</w:t>
      </w:r>
      <w:r>
        <w:rPr>
          <w:rFonts w:ascii="Times New Roman" w:hAnsi="Times New Roman" w:cs="Times New Roman"/>
          <w:sz w:val="24"/>
          <w:szCs w:val="24"/>
        </w:rPr>
        <w:t xml:space="preserve">      (fl.1470)</w:t>
      </w:r>
    </w:p>
    <w:p w14:paraId="0513A967" w14:textId="62C5D50F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4361C3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5E568831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3AD59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DF83C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Robertson, cutler(q.v.).</w:t>
      </w:r>
    </w:p>
    <w:p w14:paraId="12F90BE3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749C121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82FBA2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C5E61" w14:textId="77777777" w:rsidR="00513442" w:rsidRDefault="00513442" w:rsidP="005134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18E429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FDD0" w14:textId="77777777" w:rsidR="003173F8" w:rsidRDefault="003173F8" w:rsidP="009139A6">
      <w:r>
        <w:separator/>
      </w:r>
    </w:p>
  </w:endnote>
  <w:endnote w:type="continuationSeparator" w:id="0">
    <w:p w14:paraId="4D9CD621" w14:textId="77777777" w:rsidR="003173F8" w:rsidRDefault="003173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D7A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A7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66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FD654" w14:textId="77777777" w:rsidR="003173F8" w:rsidRDefault="003173F8" w:rsidP="009139A6">
      <w:r>
        <w:separator/>
      </w:r>
    </w:p>
  </w:footnote>
  <w:footnote w:type="continuationSeparator" w:id="0">
    <w:p w14:paraId="07A7A92F" w14:textId="77777777" w:rsidR="003173F8" w:rsidRDefault="003173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8C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D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73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442"/>
    <w:rsid w:val="000666E0"/>
    <w:rsid w:val="002510B7"/>
    <w:rsid w:val="003173F8"/>
    <w:rsid w:val="004361C3"/>
    <w:rsid w:val="0051344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E3A55"/>
  <w15:chartTrackingRefBased/>
  <w15:docId w15:val="{2435C6A9-D08B-49DE-B023-3332B4B9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2022-04-27T19:53:00Z</dcterms:created>
  <dcterms:modified xsi:type="dcterms:W3CDTF">2023-03-11T16:16:00Z</dcterms:modified>
</cp:coreProperties>
</file>